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F7C0" w14:textId="77777777" w:rsidR="00E47068" w:rsidRDefault="00710C88" w:rsidP="003618FD">
      <w:pPr>
        <w:pStyle w:val="NoSpacing"/>
      </w:pPr>
      <w:r>
        <w:rPr>
          <w:u w:val="single"/>
        </w:rPr>
        <w:t>Joan GREYSTOKE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14:paraId="2EDE5D23" w14:textId="77777777" w:rsidR="00710C88" w:rsidRDefault="00710C88" w:rsidP="003618FD">
      <w:pPr>
        <w:pStyle w:val="NoSpacing"/>
      </w:pPr>
    </w:p>
    <w:p w14:paraId="23A7E022" w14:textId="77777777" w:rsidR="00710C88" w:rsidRDefault="00710C88" w:rsidP="003618FD">
      <w:pPr>
        <w:pStyle w:val="NoSpacing"/>
      </w:pPr>
    </w:p>
    <w:p w14:paraId="7A4E38B6" w14:textId="77777777" w:rsidR="00710C88" w:rsidRDefault="00710C88" w:rsidP="003618FD">
      <w:pPr>
        <w:pStyle w:val="NoSpacing"/>
      </w:pPr>
      <w:r>
        <w:t xml:space="preserve">Daughter of Sir Ralph </w:t>
      </w:r>
      <w:proofErr w:type="spellStart"/>
      <w:r>
        <w:t>Greystoke</w:t>
      </w:r>
      <w:proofErr w:type="spellEnd"/>
      <w:r>
        <w:t>(</w:t>
      </w:r>
      <w:proofErr w:type="gramStart"/>
      <w:r>
        <w:t>d.1418)(</w:t>
      </w:r>
      <w:proofErr w:type="gramEnd"/>
      <w:r>
        <w:t>q.v.) and Katherine Clifford(q.v.).  (Clay p.97)</w:t>
      </w:r>
    </w:p>
    <w:p w14:paraId="25E29F72" w14:textId="7C66C337" w:rsidR="00710C88" w:rsidRDefault="00710C88" w:rsidP="003618FD">
      <w:pPr>
        <w:pStyle w:val="NoSpacing"/>
      </w:pPr>
      <w:r>
        <w:t xml:space="preserve">= Sir William Bowes of </w:t>
      </w:r>
      <w:proofErr w:type="spellStart"/>
      <w:r>
        <w:t>Streatlam</w:t>
      </w:r>
      <w:proofErr w:type="spellEnd"/>
      <w:r>
        <w:t>(q.v.).  (ibid.)</w:t>
      </w:r>
    </w:p>
    <w:p w14:paraId="7CB4A702" w14:textId="77777777" w:rsidR="003618FD" w:rsidRDefault="003618FD" w:rsidP="003618FD">
      <w:pPr>
        <w:pStyle w:val="NoSpacing"/>
      </w:pPr>
      <w:r>
        <w:t>Had sons, William(qv) and Sir Ralph(qv). (Hampton p.218)</w:t>
      </w:r>
    </w:p>
    <w:p w14:paraId="3977E785" w14:textId="77777777" w:rsidR="003618FD" w:rsidRDefault="003618FD" w:rsidP="003618FD">
      <w:pPr>
        <w:pStyle w:val="NoSpacing"/>
      </w:pPr>
      <w:r>
        <w:t xml:space="preserve">Daughters: Katherine(q.v.) = 2 Sir Richard Conyers of </w:t>
      </w:r>
      <w:proofErr w:type="spellStart"/>
      <w:r>
        <w:t>Cowton</w:t>
      </w:r>
      <w:proofErr w:type="spellEnd"/>
      <w:r>
        <w:t xml:space="preserve"> Castle(qv). (ibid.)</w:t>
      </w:r>
    </w:p>
    <w:p w14:paraId="47F9B374" w14:textId="77777777" w:rsidR="003618FD" w:rsidRDefault="003618FD" w:rsidP="003618FD">
      <w:pPr>
        <w:pStyle w:val="NoSpacing"/>
      </w:pPr>
      <w:r>
        <w:t xml:space="preserve">                  Margery(q.v.) = Sir William Hilton(qv) (ibid.)</w:t>
      </w:r>
    </w:p>
    <w:p w14:paraId="516656AF" w14:textId="77777777" w:rsidR="003618FD" w:rsidRDefault="003618FD" w:rsidP="003618FD">
      <w:pPr>
        <w:pStyle w:val="NoSpacing"/>
      </w:pPr>
      <w:r>
        <w:t xml:space="preserve">                  Margaret(q.v.) = Sir Humphrey Lisle(qv</w:t>
      </w:r>
      <w:proofErr w:type="gramStart"/>
      <w:r>
        <w:t>)(</w:t>
      </w:r>
      <w:proofErr w:type="gramEnd"/>
      <w:r>
        <w:t>H.P.pp.545-6)</w:t>
      </w:r>
    </w:p>
    <w:p w14:paraId="5E1866D7" w14:textId="77777777" w:rsidR="003618FD" w:rsidRDefault="003618FD" w:rsidP="003618FD">
      <w:pPr>
        <w:pStyle w:val="NoSpacing"/>
      </w:pPr>
      <w:r>
        <w:tab/>
        <w:t xml:space="preserve">      Elizabeth(q.v.) = Sir Ralph Bulmer(q.v.).  (Hampton p.216)</w:t>
      </w:r>
    </w:p>
    <w:p w14:paraId="692E3C31" w14:textId="77777777" w:rsidR="003618FD" w:rsidRDefault="003618FD" w:rsidP="003618FD">
      <w:pPr>
        <w:pStyle w:val="NoSpacing"/>
      </w:pPr>
      <w:r>
        <w:t xml:space="preserve">Other daughters married John </w:t>
      </w:r>
      <w:proofErr w:type="spellStart"/>
      <w:r>
        <w:t>Swinnow</w:t>
      </w:r>
      <w:proofErr w:type="spellEnd"/>
      <w:r>
        <w:t xml:space="preserve"> and Ralph Wycliffe. (Hampton p.218).</w:t>
      </w:r>
    </w:p>
    <w:p w14:paraId="0D5C114A" w14:textId="77777777" w:rsidR="003618FD" w:rsidRDefault="003618FD" w:rsidP="003618FD">
      <w:pPr>
        <w:pStyle w:val="NoSpacing"/>
      </w:pPr>
    </w:p>
    <w:p w14:paraId="020B9FAD" w14:textId="77777777" w:rsidR="00710C88" w:rsidRDefault="00710C88" w:rsidP="003618FD">
      <w:pPr>
        <w:pStyle w:val="NoSpacing"/>
      </w:pPr>
    </w:p>
    <w:p w14:paraId="12F9595C" w14:textId="77777777" w:rsidR="00710C88" w:rsidRDefault="00710C88" w:rsidP="003618FD">
      <w:pPr>
        <w:pStyle w:val="NoSpacing"/>
      </w:pPr>
    </w:p>
    <w:p w14:paraId="02E5EA08" w14:textId="74E107C4" w:rsidR="00710C88" w:rsidRDefault="00710C88" w:rsidP="003618FD">
      <w:pPr>
        <w:pStyle w:val="NoSpacing"/>
      </w:pPr>
      <w:r>
        <w:t>3 August 2015</w:t>
      </w:r>
    </w:p>
    <w:p w14:paraId="77F3EB74" w14:textId="780CC49B" w:rsidR="003618FD" w:rsidRPr="00710C88" w:rsidRDefault="003618FD" w:rsidP="003618FD">
      <w:pPr>
        <w:pStyle w:val="NoSpacing"/>
      </w:pPr>
      <w:r>
        <w:t>12 April 2018</w:t>
      </w:r>
      <w:bookmarkStart w:id="0" w:name="_GoBack"/>
      <w:bookmarkEnd w:id="0"/>
    </w:p>
    <w:sectPr w:rsidR="003618FD" w:rsidRPr="00710C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B9987" w14:textId="77777777" w:rsidR="00710C88" w:rsidRDefault="00710C88" w:rsidP="00920DE3">
      <w:pPr>
        <w:spacing w:after="0" w:line="240" w:lineRule="auto"/>
      </w:pPr>
      <w:r>
        <w:separator/>
      </w:r>
    </w:p>
  </w:endnote>
  <w:endnote w:type="continuationSeparator" w:id="0">
    <w:p w14:paraId="420C9636" w14:textId="77777777" w:rsidR="00710C88" w:rsidRDefault="00710C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8B043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8D548" w14:textId="77777777" w:rsidR="00C009D8" w:rsidRPr="00C009D8" w:rsidRDefault="00C009D8">
    <w:pPr>
      <w:pStyle w:val="Footer"/>
    </w:pPr>
    <w:r>
      <w:t>Copyright I.S.Rogers 9 August 2013</w:t>
    </w:r>
  </w:p>
  <w:p w14:paraId="1FDB11E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2FF8D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FE396" w14:textId="77777777" w:rsidR="00710C88" w:rsidRDefault="00710C88" w:rsidP="00920DE3">
      <w:pPr>
        <w:spacing w:after="0" w:line="240" w:lineRule="auto"/>
      </w:pPr>
      <w:r>
        <w:separator/>
      </w:r>
    </w:p>
  </w:footnote>
  <w:footnote w:type="continuationSeparator" w:id="0">
    <w:p w14:paraId="1DA5F9D2" w14:textId="77777777" w:rsidR="00710C88" w:rsidRDefault="00710C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9966B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5B450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EC12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0C88"/>
    <w:rsid w:val="00120749"/>
    <w:rsid w:val="003618FD"/>
    <w:rsid w:val="00624CAE"/>
    <w:rsid w:val="00710C8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139F2"/>
  <w15:docId w15:val="{EA25C3F0-CA47-40D2-AFEB-3F1650011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2015-08-03T18:29:00Z</dcterms:created>
  <dcterms:modified xsi:type="dcterms:W3CDTF">2018-04-12T09:37:00Z</dcterms:modified>
</cp:coreProperties>
</file>